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5FC77" w14:textId="4FF03325" w:rsidR="00541122" w:rsidRDefault="00DE4C0F" w:rsidP="00541122">
      <w:pPr>
        <w:spacing w:line="380" w:lineRule="exact"/>
        <w:ind w:right="-36"/>
        <w:contextualSpacing/>
        <w:jc w:val="right"/>
        <w:rPr>
          <w:rFonts w:ascii="ARTEMDOT-LIGHT" w:hAnsi="ARTEMDOT-LIGHT"/>
          <w:spacing w:val="4"/>
          <w:sz w:val="42"/>
          <w:szCs w:val="42"/>
        </w:rPr>
      </w:pPr>
      <w:r>
        <w:rPr>
          <w:rFonts w:ascii="ARTEMDOT-LIGHT" w:hAnsi="ARTEMDOT-LIGHT"/>
          <w:spacing w:val="4"/>
          <w:sz w:val="42"/>
          <w:szCs w:val="42"/>
        </w:rPr>
        <w:t xml:space="preserve">Marché de </w:t>
      </w:r>
      <w:r w:rsidR="00541122" w:rsidRPr="00541122">
        <w:rPr>
          <w:rFonts w:ascii="ARTEMDOT-LIGHT" w:hAnsi="ARTEMDOT-LIGHT"/>
          <w:spacing w:val="4"/>
          <w:sz w:val="42"/>
          <w:szCs w:val="42"/>
        </w:rPr>
        <w:t>LOCATION, INSTALLATION ET MAINTENANCE D’UN PARC DE PHOTOCOPIEURS</w:t>
      </w:r>
    </w:p>
    <w:p w14:paraId="5EE0DEF2" w14:textId="77777777" w:rsidR="00DE4C0F" w:rsidRDefault="00DE4C0F" w:rsidP="00DE4C0F">
      <w:pPr>
        <w:jc w:val="center"/>
        <w:rPr>
          <w:rFonts w:ascii="Arial Narrow" w:hAnsi="Arial Narrow"/>
        </w:rPr>
      </w:pPr>
    </w:p>
    <w:p w14:paraId="016C98E5" w14:textId="77777777" w:rsidR="00DE4C0F" w:rsidRDefault="00DE4C0F" w:rsidP="00DE4C0F">
      <w:pPr>
        <w:jc w:val="center"/>
        <w:rPr>
          <w:rFonts w:ascii="Arial Narrow" w:hAnsi="Arial Narrow"/>
        </w:rPr>
      </w:pPr>
    </w:p>
    <w:p w14:paraId="26BEAFC6" w14:textId="77777777" w:rsidR="00DE4C0F" w:rsidRDefault="00DE4C0F" w:rsidP="00DE4C0F">
      <w:pPr>
        <w:jc w:val="center"/>
        <w:rPr>
          <w:rFonts w:ascii="Arial Narrow" w:hAnsi="Arial Narrow"/>
        </w:rPr>
      </w:pPr>
    </w:p>
    <w:p w14:paraId="08C742F9" w14:textId="77777777" w:rsidR="00DE4C0F" w:rsidRDefault="00DE4C0F" w:rsidP="00DE4C0F">
      <w:pPr>
        <w:jc w:val="center"/>
        <w:rPr>
          <w:rFonts w:ascii="Arial Narrow" w:hAnsi="Arial Narrow"/>
        </w:rPr>
      </w:pPr>
    </w:p>
    <w:p w14:paraId="26BB4E58" w14:textId="77777777" w:rsidR="00DE4C0F" w:rsidRPr="004476D8" w:rsidRDefault="00DE4C0F" w:rsidP="00DE4C0F">
      <w:pPr>
        <w:jc w:val="center"/>
        <w:rPr>
          <w:rFonts w:ascii="Arial Narrow" w:hAnsi="Arial Narrow"/>
        </w:rPr>
      </w:pPr>
    </w:p>
    <w:tbl>
      <w:tblPr>
        <w:tblW w:w="7938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38"/>
      </w:tblGrid>
      <w:tr w:rsidR="00DE4C0F" w:rsidRPr="004476D8" w14:paraId="453A1135" w14:textId="77777777" w:rsidTr="00DE4C0F">
        <w:trPr>
          <w:trHeight w:val="3969"/>
        </w:trPr>
        <w:tc>
          <w:tcPr>
            <w:tcW w:w="7938" w:type="dxa"/>
            <w:vAlign w:val="center"/>
          </w:tcPr>
          <w:p w14:paraId="73D5CADE" w14:textId="77777777" w:rsidR="00DE4C0F" w:rsidRPr="00DE4C0F" w:rsidRDefault="00DE4C0F" w:rsidP="00B42D5E">
            <w:pPr>
              <w:jc w:val="center"/>
              <w:rPr>
                <w:rFonts w:ascii="Artem Bureau" w:hAnsi="Artem Bureau" w:cs="Calibri"/>
                <w:b/>
                <w:bCs/>
                <w:iCs/>
                <w:sz w:val="48"/>
                <w:szCs w:val="48"/>
              </w:rPr>
            </w:pPr>
            <w:r w:rsidRPr="00DE4C0F">
              <w:rPr>
                <w:rFonts w:ascii="Artem Bureau" w:hAnsi="Artem Bureau" w:cs="Calibri"/>
                <w:b/>
                <w:bCs/>
                <w:iCs/>
                <w:sz w:val="48"/>
                <w:szCs w:val="48"/>
              </w:rPr>
              <w:t>MEMOIRE TECHNIQUE</w:t>
            </w:r>
          </w:p>
          <w:p w14:paraId="6BD4A87F" w14:textId="77777777" w:rsidR="00DE4C0F" w:rsidRPr="00DE4C0F" w:rsidRDefault="00DE4C0F" w:rsidP="00B42D5E">
            <w:pPr>
              <w:jc w:val="center"/>
              <w:rPr>
                <w:rFonts w:ascii="Artem Bureau" w:hAnsi="Artem Bureau" w:cs="Calibri"/>
                <w:b/>
                <w:bCs/>
                <w:iCs/>
                <w:sz w:val="48"/>
                <w:szCs w:val="48"/>
              </w:rPr>
            </w:pPr>
          </w:p>
          <w:p w14:paraId="58510819" w14:textId="77777777" w:rsidR="00DE4C0F" w:rsidRPr="00DE4C0F" w:rsidRDefault="00DE4C0F" w:rsidP="00B42D5E">
            <w:pPr>
              <w:jc w:val="center"/>
              <w:rPr>
                <w:rFonts w:ascii="Artem Bureau" w:hAnsi="Artem Bureau" w:cs="Calibri"/>
                <w:b/>
                <w:bCs/>
                <w:iCs/>
              </w:rPr>
            </w:pPr>
            <w:r w:rsidRPr="00DE4C0F">
              <w:rPr>
                <w:rFonts w:ascii="Artem Bureau" w:hAnsi="Artem Bureau" w:cs="Calibri"/>
                <w:b/>
                <w:bCs/>
                <w:iCs/>
              </w:rPr>
              <w:t>Trame à suivre par les candidats et à joindre obligatoirement à l’offre</w:t>
            </w:r>
          </w:p>
          <w:p w14:paraId="37B07994" w14:textId="77777777" w:rsidR="00DE4C0F" w:rsidRPr="00DE4C0F" w:rsidRDefault="00DE4C0F" w:rsidP="00B42D5E">
            <w:pPr>
              <w:jc w:val="center"/>
              <w:rPr>
                <w:rFonts w:ascii="Artem Bureau" w:hAnsi="Artem Bureau" w:cs="Calibri"/>
                <w:b/>
                <w:bCs/>
                <w:iCs/>
              </w:rPr>
            </w:pPr>
            <w:r w:rsidRPr="00DE4C0F">
              <w:rPr>
                <w:rFonts w:ascii="Artem Bureau" w:hAnsi="Artem Bureau" w:cs="Calibri"/>
                <w:b/>
                <w:bCs/>
                <w:iCs/>
              </w:rPr>
              <w:t>(Le nombre de pages par chapitre n’est pas limité)</w:t>
            </w:r>
          </w:p>
          <w:p w14:paraId="0834FC15" w14:textId="77777777" w:rsidR="00DE4C0F" w:rsidRPr="00DE4C0F" w:rsidRDefault="00DE4C0F" w:rsidP="00B42D5E">
            <w:pPr>
              <w:jc w:val="center"/>
              <w:rPr>
                <w:rFonts w:ascii="Artem Bureau" w:hAnsi="Artem Bureau" w:cs="Calibri"/>
                <w:b/>
                <w:bCs/>
                <w:iCs/>
              </w:rPr>
            </w:pPr>
          </w:p>
          <w:p w14:paraId="73B778E2" w14:textId="77777777" w:rsidR="00DE4C0F" w:rsidRPr="00DE4C0F" w:rsidRDefault="00DE4C0F" w:rsidP="00B42D5E">
            <w:pPr>
              <w:jc w:val="center"/>
              <w:rPr>
                <w:rFonts w:ascii="Artem Bureau" w:hAnsi="Artem Bureau" w:cs="Calibri"/>
                <w:b/>
                <w:bCs/>
                <w:iCs/>
                <w:color w:val="FF0000"/>
              </w:rPr>
            </w:pPr>
          </w:p>
          <w:p w14:paraId="60A56C56" w14:textId="77777777" w:rsidR="00DE4C0F" w:rsidRPr="004476D8" w:rsidRDefault="00DE4C0F" w:rsidP="00B42D5E">
            <w:pPr>
              <w:jc w:val="center"/>
              <w:rPr>
                <w:rFonts w:ascii="Arial Narrow" w:hAnsi="Arial Narrow"/>
                <w:b/>
                <w:bCs/>
                <w:iCs/>
                <w:color w:val="FF0000"/>
              </w:rPr>
            </w:pPr>
            <w:r w:rsidRPr="00DE4C0F">
              <w:rPr>
                <w:rFonts w:ascii="Artem Bureau" w:hAnsi="Artem Bureau" w:cs="Calibri"/>
                <w:b/>
                <w:bCs/>
                <w:iCs/>
                <w:color w:val="FF0000"/>
              </w:rPr>
              <w:t>Les offres qui ne respecteront pas cette trame seront automatiquement rejetées.</w:t>
            </w:r>
            <w:r w:rsidRPr="004476D8">
              <w:rPr>
                <w:rFonts w:ascii="Arial Narrow" w:hAnsi="Arial Narrow"/>
                <w:b/>
                <w:bCs/>
                <w:iCs/>
                <w:color w:val="FF0000"/>
              </w:rPr>
              <w:t xml:space="preserve">   </w:t>
            </w:r>
          </w:p>
        </w:tc>
      </w:tr>
    </w:tbl>
    <w:p w14:paraId="5FB302A8" w14:textId="77777777" w:rsidR="00DE4C0F" w:rsidRPr="004476D8" w:rsidRDefault="00DE4C0F" w:rsidP="00DE4C0F">
      <w:pPr>
        <w:rPr>
          <w:rFonts w:ascii="Arial Narrow" w:hAnsi="Arial Narrow"/>
        </w:rPr>
      </w:pPr>
    </w:p>
    <w:tbl>
      <w:tblPr>
        <w:tblW w:w="7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33"/>
      </w:tblGrid>
      <w:tr w:rsidR="00DE4C0F" w:rsidRPr="004476D8" w14:paraId="6933624D" w14:textId="77777777" w:rsidTr="00DE4C0F">
        <w:trPr>
          <w:trHeight w:val="774"/>
        </w:trPr>
        <w:tc>
          <w:tcPr>
            <w:tcW w:w="7933" w:type="dxa"/>
            <w:vAlign w:val="center"/>
          </w:tcPr>
          <w:p w14:paraId="7179D027" w14:textId="77777777" w:rsidR="00DE4C0F" w:rsidRPr="00DE4C0F" w:rsidRDefault="00DE4C0F" w:rsidP="00B42D5E">
            <w:pPr>
              <w:rPr>
                <w:rFonts w:ascii="Artem Bureau" w:hAnsi="Artem Bureau"/>
                <w:b/>
              </w:rPr>
            </w:pPr>
            <w:r w:rsidRPr="00DE4C0F">
              <w:rPr>
                <w:rFonts w:ascii="Artem Bureau" w:hAnsi="Artem Bureau"/>
                <w:b/>
              </w:rPr>
              <w:t>Entreprise :</w:t>
            </w:r>
          </w:p>
        </w:tc>
      </w:tr>
      <w:tr w:rsidR="00DE4C0F" w:rsidRPr="004476D8" w14:paraId="3CC6985E" w14:textId="77777777" w:rsidTr="00DE4C0F">
        <w:trPr>
          <w:trHeight w:val="774"/>
        </w:trPr>
        <w:tc>
          <w:tcPr>
            <w:tcW w:w="7933" w:type="dxa"/>
          </w:tcPr>
          <w:p w14:paraId="734F00A8" w14:textId="77777777" w:rsidR="00DE4C0F" w:rsidRPr="00DE4C0F" w:rsidRDefault="00DE4C0F" w:rsidP="00B42D5E">
            <w:pPr>
              <w:rPr>
                <w:rFonts w:ascii="Artem Bureau" w:hAnsi="Artem Bureau"/>
              </w:rPr>
            </w:pPr>
            <w:r w:rsidRPr="00DE4C0F">
              <w:rPr>
                <w:rFonts w:ascii="Artem Bureau" w:hAnsi="Artem Bureau"/>
              </w:rPr>
              <w:t>Adresse :</w:t>
            </w:r>
          </w:p>
          <w:p w14:paraId="38D92152" w14:textId="77777777" w:rsidR="00DE4C0F" w:rsidRPr="00DE4C0F" w:rsidRDefault="00DE4C0F" w:rsidP="00B42D5E">
            <w:pPr>
              <w:rPr>
                <w:rFonts w:ascii="Artem Bureau" w:hAnsi="Artem Bureau"/>
              </w:rPr>
            </w:pPr>
          </w:p>
          <w:p w14:paraId="7CE01D07" w14:textId="77777777" w:rsidR="00DE4C0F" w:rsidRPr="00DE4C0F" w:rsidRDefault="00DE4C0F" w:rsidP="00B42D5E">
            <w:pPr>
              <w:rPr>
                <w:rFonts w:ascii="Artem Bureau" w:hAnsi="Artem Bureau"/>
              </w:rPr>
            </w:pPr>
          </w:p>
        </w:tc>
      </w:tr>
      <w:tr w:rsidR="00DE4C0F" w:rsidRPr="004476D8" w14:paraId="326F9D03" w14:textId="77777777" w:rsidTr="00DE4C0F">
        <w:trPr>
          <w:trHeight w:val="774"/>
        </w:trPr>
        <w:tc>
          <w:tcPr>
            <w:tcW w:w="7933" w:type="dxa"/>
            <w:vAlign w:val="center"/>
          </w:tcPr>
          <w:p w14:paraId="29D02D89" w14:textId="77777777" w:rsidR="00DE4C0F" w:rsidRPr="00DE4C0F" w:rsidRDefault="00DE4C0F" w:rsidP="00B42D5E">
            <w:pPr>
              <w:rPr>
                <w:rFonts w:ascii="Artem Bureau" w:hAnsi="Artem Bureau"/>
              </w:rPr>
            </w:pPr>
            <w:r w:rsidRPr="00DE4C0F">
              <w:rPr>
                <w:rFonts w:ascii="Artem Bureau" w:hAnsi="Artem Bureau"/>
              </w:rPr>
              <w:t>Tél :</w:t>
            </w:r>
          </w:p>
        </w:tc>
      </w:tr>
      <w:tr w:rsidR="00DE4C0F" w:rsidRPr="004476D8" w14:paraId="0C11DA8D" w14:textId="77777777" w:rsidTr="00DE4C0F">
        <w:trPr>
          <w:trHeight w:val="774"/>
        </w:trPr>
        <w:tc>
          <w:tcPr>
            <w:tcW w:w="7933" w:type="dxa"/>
            <w:vAlign w:val="center"/>
          </w:tcPr>
          <w:p w14:paraId="7EE7576D" w14:textId="77777777" w:rsidR="00DE4C0F" w:rsidRPr="00DE4C0F" w:rsidRDefault="00DE4C0F" w:rsidP="00B42D5E">
            <w:pPr>
              <w:rPr>
                <w:rFonts w:ascii="Artem Bureau" w:hAnsi="Artem Bureau"/>
              </w:rPr>
            </w:pPr>
            <w:r w:rsidRPr="00DE4C0F">
              <w:rPr>
                <w:rFonts w:ascii="Artem Bureau" w:hAnsi="Artem Bureau"/>
              </w:rPr>
              <w:t>Email :</w:t>
            </w:r>
          </w:p>
        </w:tc>
      </w:tr>
      <w:tr w:rsidR="00DE4C0F" w:rsidRPr="004476D8" w14:paraId="61B7632B" w14:textId="77777777" w:rsidTr="00DE4C0F">
        <w:trPr>
          <w:trHeight w:val="774"/>
        </w:trPr>
        <w:tc>
          <w:tcPr>
            <w:tcW w:w="7933" w:type="dxa"/>
          </w:tcPr>
          <w:p w14:paraId="23FA008E" w14:textId="77777777" w:rsidR="00DE4C0F" w:rsidRPr="00DE4C0F" w:rsidRDefault="00DE4C0F" w:rsidP="00B42D5E">
            <w:pPr>
              <w:rPr>
                <w:rFonts w:ascii="Artem Bureau" w:hAnsi="Artem Bureau"/>
              </w:rPr>
            </w:pPr>
            <w:proofErr w:type="gramStart"/>
            <w:r w:rsidRPr="00DE4C0F">
              <w:rPr>
                <w:rFonts w:ascii="Artem Bureau" w:hAnsi="Artem Bureau"/>
              </w:rPr>
              <w:t>Responsable:</w:t>
            </w:r>
            <w:proofErr w:type="gramEnd"/>
          </w:p>
          <w:p w14:paraId="48F41D4E" w14:textId="77777777" w:rsidR="00DE4C0F" w:rsidRPr="00DE4C0F" w:rsidRDefault="00DE4C0F" w:rsidP="00B42D5E">
            <w:pPr>
              <w:rPr>
                <w:rFonts w:ascii="Artem Bureau" w:hAnsi="Artem Bureau"/>
                <w:sz w:val="16"/>
                <w:szCs w:val="16"/>
              </w:rPr>
            </w:pPr>
            <w:r w:rsidRPr="00DE4C0F">
              <w:rPr>
                <w:rFonts w:ascii="Artem Bureau" w:hAnsi="Artem Bureau"/>
                <w:sz w:val="16"/>
                <w:szCs w:val="16"/>
              </w:rPr>
              <w:t>(</w:t>
            </w:r>
            <w:proofErr w:type="gramStart"/>
            <w:r w:rsidRPr="00DE4C0F">
              <w:rPr>
                <w:rFonts w:ascii="Artem Bureau" w:hAnsi="Artem Bureau"/>
                <w:sz w:val="16"/>
                <w:szCs w:val="16"/>
              </w:rPr>
              <w:t>nom</w:t>
            </w:r>
            <w:proofErr w:type="gramEnd"/>
            <w:r w:rsidRPr="00DE4C0F">
              <w:rPr>
                <w:rFonts w:ascii="Artem Bureau" w:hAnsi="Artem Bureau"/>
                <w:sz w:val="16"/>
                <w:szCs w:val="16"/>
              </w:rPr>
              <w:t>, signature et cachet)</w:t>
            </w:r>
          </w:p>
          <w:p w14:paraId="58150B62" w14:textId="77777777" w:rsidR="00DE4C0F" w:rsidRPr="00DE4C0F" w:rsidRDefault="00DE4C0F" w:rsidP="00B42D5E">
            <w:pPr>
              <w:rPr>
                <w:rFonts w:ascii="Artem Bureau" w:hAnsi="Artem Bureau"/>
                <w:sz w:val="16"/>
                <w:szCs w:val="16"/>
              </w:rPr>
            </w:pPr>
          </w:p>
          <w:p w14:paraId="3A628478" w14:textId="77777777" w:rsidR="00DE4C0F" w:rsidRPr="00DE4C0F" w:rsidRDefault="00DE4C0F" w:rsidP="00B42D5E">
            <w:pPr>
              <w:rPr>
                <w:rFonts w:ascii="Artem Bureau" w:hAnsi="Artem Bureau"/>
                <w:sz w:val="16"/>
                <w:szCs w:val="16"/>
              </w:rPr>
            </w:pPr>
          </w:p>
          <w:p w14:paraId="7080CF93" w14:textId="77777777" w:rsidR="00DE4C0F" w:rsidRPr="00DE4C0F" w:rsidRDefault="00DE4C0F" w:rsidP="00B42D5E">
            <w:pPr>
              <w:rPr>
                <w:rFonts w:ascii="Artem Bureau" w:hAnsi="Artem Bureau"/>
                <w:sz w:val="16"/>
                <w:szCs w:val="16"/>
              </w:rPr>
            </w:pPr>
          </w:p>
          <w:p w14:paraId="18A82E65" w14:textId="77777777" w:rsidR="00DE4C0F" w:rsidRPr="00DE4C0F" w:rsidRDefault="00DE4C0F" w:rsidP="00B42D5E">
            <w:pPr>
              <w:rPr>
                <w:rFonts w:ascii="Artem Bureau" w:hAnsi="Artem Bureau"/>
                <w:sz w:val="16"/>
                <w:szCs w:val="16"/>
              </w:rPr>
            </w:pPr>
          </w:p>
          <w:p w14:paraId="07089310" w14:textId="77777777" w:rsidR="00DE4C0F" w:rsidRPr="00DE4C0F" w:rsidRDefault="00DE4C0F" w:rsidP="00B42D5E">
            <w:pPr>
              <w:rPr>
                <w:rFonts w:ascii="Artem Bureau" w:hAnsi="Artem Bureau"/>
                <w:sz w:val="16"/>
                <w:szCs w:val="16"/>
              </w:rPr>
            </w:pPr>
          </w:p>
          <w:p w14:paraId="6EFE9364" w14:textId="77777777" w:rsidR="00DE4C0F" w:rsidRPr="00DE4C0F" w:rsidRDefault="00DE4C0F" w:rsidP="00B42D5E">
            <w:pPr>
              <w:rPr>
                <w:rFonts w:ascii="Artem Bureau" w:hAnsi="Artem Bureau"/>
                <w:sz w:val="16"/>
                <w:szCs w:val="16"/>
              </w:rPr>
            </w:pPr>
          </w:p>
          <w:p w14:paraId="37696794" w14:textId="77777777" w:rsidR="00DE4C0F" w:rsidRPr="00DE4C0F" w:rsidRDefault="00DE4C0F" w:rsidP="00B42D5E">
            <w:pPr>
              <w:rPr>
                <w:rFonts w:ascii="Artem Bureau" w:hAnsi="Artem Bureau"/>
                <w:sz w:val="16"/>
                <w:szCs w:val="16"/>
              </w:rPr>
            </w:pPr>
          </w:p>
        </w:tc>
      </w:tr>
    </w:tbl>
    <w:p w14:paraId="5364509F" w14:textId="77777777" w:rsidR="00DE4C0F" w:rsidRDefault="00DE4C0F" w:rsidP="00DE4C0F">
      <w:pPr>
        <w:pStyle w:val="En-tte"/>
        <w:tabs>
          <w:tab w:val="clear" w:pos="4536"/>
          <w:tab w:val="clear" w:pos="9072"/>
        </w:tabs>
        <w:rPr>
          <w:rFonts w:ascii="Arial Narrow" w:hAnsi="Arial Narrow"/>
        </w:rPr>
      </w:pPr>
    </w:p>
    <w:p w14:paraId="5FBD60E9" w14:textId="7F3BA621" w:rsidR="00DE4C0F" w:rsidRDefault="00DE4C0F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2E6137E0" w14:textId="77777777" w:rsidR="00DE4C0F" w:rsidRPr="004476D8" w:rsidRDefault="00DE4C0F" w:rsidP="00DE4C0F">
      <w:pPr>
        <w:pStyle w:val="En-tte"/>
        <w:tabs>
          <w:tab w:val="clear" w:pos="4536"/>
          <w:tab w:val="clear" w:pos="9072"/>
        </w:tabs>
        <w:rPr>
          <w:rFonts w:ascii="Arial Narrow" w:hAnsi="Arial Narrow"/>
        </w:rPr>
      </w:pP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6804"/>
      </w:tblGrid>
      <w:tr w:rsidR="00DE4C0F" w:rsidRPr="004476D8" w14:paraId="0A6B0BC7" w14:textId="77777777" w:rsidTr="00DE4C0F">
        <w:trPr>
          <w:trHeight w:val="1111"/>
        </w:trPr>
        <w:tc>
          <w:tcPr>
            <w:tcW w:w="1271" w:type="dxa"/>
            <w:shd w:val="clear" w:color="auto" w:fill="DBE5F1"/>
            <w:vAlign w:val="center"/>
          </w:tcPr>
          <w:p w14:paraId="22A406DC" w14:textId="69FA7C37" w:rsidR="00DE4C0F" w:rsidRPr="00DE4C0F" w:rsidRDefault="00DE4C0F" w:rsidP="00B42D5E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</w:pPr>
            <w:r w:rsidRPr="00DE4C0F">
              <w:rPr>
                <w:rFonts w:ascii="Artem Bureau" w:hAnsi="Artem Bureau"/>
              </w:rPr>
              <w:br w:type="page"/>
            </w:r>
            <w:r w:rsidRPr="00DE4C0F"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  <w:t>Chapitre</w:t>
            </w:r>
          </w:p>
        </w:tc>
        <w:tc>
          <w:tcPr>
            <w:tcW w:w="6804" w:type="dxa"/>
            <w:shd w:val="clear" w:color="auto" w:fill="DBE5F1"/>
            <w:vAlign w:val="center"/>
          </w:tcPr>
          <w:p w14:paraId="09A7EE3B" w14:textId="77777777" w:rsidR="00DE4C0F" w:rsidRPr="00DE4C0F" w:rsidRDefault="00DE4C0F" w:rsidP="00B42D5E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</w:pPr>
            <w:r w:rsidRPr="00DE4C0F"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  <w:t>Titre / Contenu attendu</w:t>
            </w:r>
          </w:p>
        </w:tc>
      </w:tr>
      <w:tr w:rsidR="00DE4C0F" w:rsidRPr="004476D8" w14:paraId="6060CE25" w14:textId="77777777" w:rsidTr="00DE4C0F">
        <w:trPr>
          <w:trHeight w:val="1423"/>
        </w:trPr>
        <w:tc>
          <w:tcPr>
            <w:tcW w:w="1271" w:type="dxa"/>
          </w:tcPr>
          <w:p w14:paraId="47AF8990" w14:textId="77777777" w:rsidR="00DE4C0F" w:rsidRPr="00DE4C0F" w:rsidRDefault="00DE4C0F" w:rsidP="00B42D5E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</w:pPr>
          </w:p>
          <w:p w14:paraId="343D42F6" w14:textId="77777777" w:rsidR="00DE4C0F" w:rsidRPr="00DE4C0F" w:rsidRDefault="00DE4C0F" w:rsidP="00B42D5E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</w:pPr>
            <w:r w:rsidRPr="00DE4C0F"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4" w:type="dxa"/>
            <w:vAlign w:val="center"/>
          </w:tcPr>
          <w:p w14:paraId="2D3EB58E" w14:textId="77777777" w:rsidR="00DE4C0F" w:rsidRPr="00DE4C0F" w:rsidRDefault="00DE4C0F" w:rsidP="00B42D5E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</w:pPr>
            <w:r w:rsidRPr="00DE4C0F"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  <w:t xml:space="preserve">Présentation générale de l’entreprise </w:t>
            </w:r>
          </w:p>
          <w:p w14:paraId="59C7C86C" w14:textId="77777777" w:rsidR="00DE4C0F" w:rsidRPr="00DE4C0F" w:rsidRDefault="00DE4C0F" w:rsidP="00B42D5E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tem Bureau" w:hAnsi="Artem Bureau" w:cs="Calibri"/>
                <w:color w:val="000000"/>
                <w:sz w:val="28"/>
                <w:szCs w:val="28"/>
              </w:rPr>
            </w:pPr>
            <w:r w:rsidRPr="00DE4C0F">
              <w:rPr>
                <w:rFonts w:ascii="Artem Bureau" w:hAnsi="Artem Bureau" w:cs="Calibri"/>
                <w:color w:val="000000"/>
                <w:sz w:val="26"/>
                <w:szCs w:val="26"/>
              </w:rPr>
              <w:t>Organigramme, ressources attribuées à la mission, qualification des personnes, missions similaires déjà réalisées, capacité économique et financière à exécuter les prestations du marché</w:t>
            </w:r>
          </w:p>
        </w:tc>
      </w:tr>
      <w:tr w:rsidR="00DE4C0F" w:rsidRPr="004476D8" w14:paraId="7017A92E" w14:textId="77777777" w:rsidTr="00DE4C0F">
        <w:trPr>
          <w:trHeight w:val="1423"/>
        </w:trPr>
        <w:tc>
          <w:tcPr>
            <w:tcW w:w="1271" w:type="dxa"/>
          </w:tcPr>
          <w:p w14:paraId="7CD14564" w14:textId="77777777" w:rsidR="00DE4C0F" w:rsidRPr="00DE4C0F" w:rsidRDefault="00DE4C0F" w:rsidP="00B42D5E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</w:pPr>
          </w:p>
          <w:p w14:paraId="03601960" w14:textId="77777777" w:rsidR="00DE4C0F" w:rsidRPr="00DE4C0F" w:rsidRDefault="00DE4C0F" w:rsidP="00B42D5E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</w:pPr>
            <w:r w:rsidRPr="00DE4C0F"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4" w:type="dxa"/>
            <w:vAlign w:val="center"/>
          </w:tcPr>
          <w:p w14:paraId="18BA17B9" w14:textId="77777777" w:rsidR="00DE4C0F" w:rsidRPr="00DE4C0F" w:rsidRDefault="00DE4C0F" w:rsidP="00B42D5E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</w:pPr>
            <w:r w:rsidRPr="00DE4C0F"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  <w:t>Présentation Matériels proposés</w:t>
            </w:r>
          </w:p>
          <w:p w14:paraId="362CCF40" w14:textId="77777777" w:rsidR="00DE4C0F" w:rsidRPr="00DE4C0F" w:rsidRDefault="00DE4C0F" w:rsidP="00B42D5E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tem Bureau" w:hAnsi="Artem Bureau" w:cs="Calibri"/>
                <w:bCs/>
                <w:color w:val="000000"/>
                <w:sz w:val="28"/>
                <w:szCs w:val="28"/>
              </w:rPr>
            </w:pPr>
            <w:r w:rsidRPr="00DE4C0F">
              <w:rPr>
                <w:rFonts w:ascii="Artem Bureau" w:hAnsi="Artem Bureau" w:cs="Calibri"/>
                <w:color w:val="000000"/>
                <w:sz w:val="26"/>
                <w:szCs w:val="26"/>
              </w:rPr>
              <w:t>Matériels utilisés, fiches techniques, performances écologiques...</w:t>
            </w:r>
          </w:p>
        </w:tc>
      </w:tr>
      <w:tr w:rsidR="00DE4C0F" w:rsidRPr="004476D8" w14:paraId="1FBFBB92" w14:textId="77777777" w:rsidTr="00DE4C0F">
        <w:trPr>
          <w:trHeight w:val="1311"/>
        </w:trPr>
        <w:tc>
          <w:tcPr>
            <w:tcW w:w="1271" w:type="dxa"/>
            <w:vAlign w:val="center"/>
          </w:tcPr>
          <w:p w14:paraId="56C24F3B" w14:textId="77777777" w:rsidR="00DE4C0F" w:rsidRPr="00DE4C0F" w:rsidRDefault="00DE4C0F" w:rsidP="00B42D5E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</w:pPr>
            <w:r w:rsidRPr="00DE4C0F"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6804" w:type="dxa"/>
            <w:vAlign w:val="center"/>
          </w:tcPr>
          <w:p w14:paraId="77667E7F" w14:textId="77777777" w:rsidR="00DE4C0F" w:rsidRPr="00DE4C0F" w:rsidRDefault="00DE4C0F" w:rsidP="00B42D5E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</w:pPr>
            <w:r w:rsidRPr="00DE4C0F"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  <w:t>Conditions d’exécutions de la mission</w:t>
            </w:r>
          </w:p>
          <w:p w14:paraId="320FB5D7" w14:textId="77777777" w:rsidR="00DE4C0F" w:rsidRPr="00DE4C0F" w:rsidRDefault="00DE4C0F" w:rsidP="00B42D5E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tem Bureau" w:hAnsi="Artem Bureau" w:cs="Calibri"/>
                <w:bCs/>
                <w:color w:val="000000"/>
                <w:sz w:val="28"/>
                <w:szCs w:val="28"/>
              </w:rPr>
            </w:pPr>
            <w:r w:rsidRPr="00DE4C0F">
              <w:rPr>
                <w:rFonts w:ascii="Artem Bureau" w:hAnsi="Artem Bureau" w:cs="Calibri"/>
                <w:color w:val="000000"/>
                <w:sz w:val="26"/>
                <w:szCs w:val="26"/>
              </w:rPr>
              <w:t>Méthodologie livraison, SAV, mise en œuvre de la maintenance (méthodologie...), délais d’intervention...</w:t>
            </w:r>
          </w:p>
        </w:tc>
      </w:tr>
      <w:tr w:rsidR="00DE4C0F" w:rsidRPr="004476D8" w14:paraId="022DAB11" w14:textId="77777777" w:rsidTr="00DE4C0F">
        <w:trPr>
          <w:trHeight w:val="1002"/>
        </w:trPr>
        <w:tc>
          <w:tcPr>
            <w:tcW w:w="1271" w:type="dxa"/>
            <w:vAlign w:val="center"/>
          </w:tcPr>
          <w:p w14:paraId="198B87F0" w14:textId="77777777" w:rsidR="00DE4C0F" w:rsidRPr="00DE4C0F" w:rsidRDefault="00DE4C0F" w:rsidP="00B42D5E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</w:pPr>
            <w:r w:rsidRPr="00DE4C0F"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6804" w:type="dxa"/>
            <w:vAlign w:val="center"/>
          </w:tcPr>
          <w:p w14:paraId="18EAC8FF" w14:textId="5F22E94A" w:rsidR="00DE4C0F" w:rsidRPr="00DE4C0F" w:rsidRDefault="004A51BD" w:rsidP="00B42D5E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</w:pPr>
            <w:r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  <w:t>Formation du personnel</w:t>
            </w:r>
          </w:p>
        </w:tc>
      </w:tr>
      <w:tr w:rsidR="00DE4C0F" w:rsidRPr="004476D8" w14:paraId="0F6328B2" w14:textId="77777777" w:rsidTr="00DE4C0F">
        <w:trPr>
          <w:trHeight w:val="1002"/>
        </w:trPr>
        <w:tc>
          <w:tcPr>
            <w:tcW w:w="1271" w:type="dxa"/>
            <w:vAlign w:val="center"/>
          </w:tcPr>
          <w:p w14:paraId="2D086925" w14:textId="77777777" w:rsidR="00DE4C0F" w:rsidRPr="00DE4C0F" w:rsidRDefault="00DE4C0F" w:rsidP="00B42D5E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</w:pPr>
            <w:r w:rsidRPr="00DE4C0F"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6804" w:type="dxa"/>
            <w:vAlign w:val="center"/>
          </w:tcPr>
          <w:p w14:paraId="36B66C3D" w14:textId="77777777" w:rsidR="00DE4C0F" w:rsidRPr="00DE4C0F" w:rsidRDefault="00DE4C0F" w:rsidP="00B42D5E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</w:pPr>
            <w:r w:rsidRPr="00DE4C0F">
              <w:rPr>
                <w:rFonts w:ascii="Artem Bureau" w:hAnsi="Artem Bureau" w:cs="Calibri"/>
                <w:b/>
                <w:color w:val="000000"/>
                <w:sz w:val="28"/>
                <w:szCs w:val="28"/>
              </w:rPr>
              <w:t>Divers</w:t>
            </w:r>
          </w:p>
        </w:tc>
      </w:tr>
    </w:tbl>
    <w:p w14:paraId="35783047" w14:textId="77777777" w:rsidR="00DE4C0F" w:rsidRPr="00541122" w:rsidRDefault="00DE4C0F" w:rsidP="00541122">
      <w:pPr>
        <w:spacing w:line="380" w:lineRule="exact"/>
        <w:ind w:right="-36"/>
        <w:contextualSpacing/>
        <w:jc w:val="right"/>
        <w:rPr>
          <w:rFonts w:ascii="ARTEMDOT-LIGHT" w:hAnsi="ARTEMDOT-LIGHT"/>
          <w:spacing w:val="4"/>
          <w:sz w:val="42"/>
          <w:szCs w:val="42"/>
        </w:rPr>
      </w:pPr>
    </w:p>
    <w:sectPr w:rsidR="00DE4C0F" w:rsidRPr="00541122" w:rsidSect="00DC35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013" w:right="794" w:bottom="1531" w:left="3062" w:header="0" w:footer="2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5DC65" w14:textId="77777777" w:rsidR="00883828" w:rsidRDefault="00883828" w:rsidP="0018748B">
      <w:r>
        <w:separator/>
      </w:r>
    </w:p>
  </w:endnote>
  <w:endnote w:type="continuationSeparator" w:id="0">
    <w:p w14:paraId="7ADFCDE6" w14:textId="77777777" w:rsidR="00883828" w:rsidRDefault="00883828" w:rsidP="00187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tem Bureau">
    <w:panose1 w:val="00000000000000000000"/>
    <w:charset w:val="4D"/>
    <w:family w:val="auto"/>
    <w:notTrueType/>
    <w:pitch w:val="variable"/>
    <w:sig w:usb0="A00000AF" w:usb1="4000207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MT">
    <w:altName w:val="Cambria"/>
    <w:panose1 w:val="020B0604020202020204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TEMDOT-LIGHT">
    <w:panose1 w:val="02000000000000000000"/>
    <w:charset w:val="4D"/>
    <w:family w:val="auto"/>
    <w:notTrueType/>
    <w:pitch w:val="variable"/>
    <w:sig w:usb0="800000AF" w:usb1="4000206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F9C3E" w14:textId="77777777" w:rsidR="009E36FE" w:rsidRDefault="009E36F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rodepage"/>
      </w:rPr>
      <w:id w:val="1202598103"/>
      <w:docPartObj>
        <w:docPartGallery w:val="Page Numbers (Bottom of Page)"/>
        <w:docPartUnique/>
      </w:docPartObj>
    </w:sdtPr>
    <w:sdtEndPr>
      <w:rPr>
        <w:rStyle w:val="Numrodepage"/>
        <w:rFonts w:ascii="Artem Bureau" w:hAnsi="Artem Bureau"/>
        <w:sz w:val="16"/>
        <w:szCs w:val="16"/>
      </w:rPr>
    </w:sdtEndPr>
    <w:sdtContent>
      <w:p w14:paraId="7E613426" w14:textId="77777777" w:rsidR="002D555F" w:rsidRPr="002D555F" w:rsidRDefault="002D555F" w:rsidP="002D555F">
        <w:pPr>
          <w:pStyle w:val="Pieddepage"/>
          <w:framePr w:wrap="none" w:vAnchor="text" w:hAnchor="page" w:x="5951" w:y="-53"/>
          <w:spacing w:line="240" w:lineRule="exact"/>
          <w:rPr>
            <w:rStyle w:val="Numrodepage"/>
            <w:rFonts w:ascii="Artem Bureau" w:hAnsi="Artem Bureau"/>
            <w:sz w:val="16"/>
            <w:szCs w:val="16"/>
          </w:rPr>
        </w:pPr>
        <w:r w:rsidRPr="002D555F">
          <w:rPr>
            <w:rStyle w:val="Numrodepage"/>
            <w:rFonts w:ascii="Artem Bureau" w:hAnsi="Artem Bureau"/>
            <w:sz w:val="16"/>
            <w:szCs w:val="16"/>
          </w:rPr>
          <w:fldChar w:fldCharType="begin"/>
        </w:r>
        <w:r w:rsidRPr="002D555F">
          <w:rPr>
            <w:rStyle w:val="Numrodepage"/>
            <w:rFonts w:ascii="Artem Bureau" w:hAnsi="Artem Bureau"/>
            <w:sz w:val="16"/>
            <w:szCs w:val="16"/>
          </w:rPr>
          <w:instrText xml:space="preserve"> PAGE </w:instrText>
        </w:r>
        <w:r w:rsidRPr="002D555F">
          <w:rPr>
            <w:rStyle w:val="Numrodepage"/>
            <w:rFonts w:ascii="Artem Bureau" w:hAnsi="Artem Bureau"/>
            <w:sz w:val="16"/>
            <w:szCs w:val="16"/>
          </w:rPr>
          <w:fldChar w:fldCharType="separate"/>
        </w:r>
        <w:r>
          <w:rPr>
            <w:rStyle w:val="Numrodepage"/>
            <w:rFonts w:ascii="Artem Bureau" w:hAnsi="Artem Bureau"/>
            <w:sz w:val="16"/>
            <w:szCs w:val="16"/>
          </w:rPr>
          <w:t>1</w:t>
        </w:r>
        <w:r w:rsidRPr="002D555F">
          <w:rPr>
            <w:rStyle w:val="Numrodepage"/>
            <w:rFonts w:ascii="Artem Bureau" w:hAnsi="Artem Bureau"/>
            <w:sz w:val="16"/>
            <w:szCs w:val="16"/>
          </w:rPr>
          <w:fldChar w:fldCharType="end"/>
        </w:r>
      </w:p>
    </w:sdtContent>
  </w:sdt>
  <w:p w14:paraId="62F540EA" w14:textId="50B241F7" w:rsidR="00DC35E6" w:rsidRPr="002D555F" w:rsidRDefault="002D555F" w:rsidP="002D555F">
    <w:pPr>
      <w:pStyle w:val="Pieddepage"/>
      <w:ind w:right="360"/>
      <w:rPr>
        <w:sz w:val="16"/>
        <w:szCs w:val="16"/>
      </w:rPr>
    </w:pPr>
    <w:r w:rsidRPr="00DC35E6">
      <w:rPr>
        <w:rFonts w:ascii="Artem Bureau" w:hAnsi="Artem Bureau"/>
        <w:sz w:val="16"/>
        <w:szCs w:val="16"/>
      </w:rPr>
      <w:t xml:space="preserve">Marché n° 202601 - Copieurs </w:t>
    </w:r>
    <w:r>
      <w:rPr>
        <w:rFonts w:ascii="Artem Bureau" w:hAnsi="Artem Bureau"/>
        <w:sz w:val="16"/>
        <w:szCs w:val="16"/>
      </w:rPr>
      <w:t>–</w:t>
    </w:r>
    <w:r w:rsidRPr="00DC35E6">
      <w:rPr>
        <w:rFonts w:ascii="Artem Bureau" w:hAnsi="Artem Bureau"/>
        <w:sz w:val="16"/>
        <w:szCs w:val="16"/>
      </w:rPr>
      <w:t xml:space="preserve"> </w:t>
    </w:r>
    <w:r w:rsidR="009E36FE">
      <w:rPr>
        <w:rFonts w:ascii="Artem Bureau" w:hAnsi="Artem Bureau"/>
        <w:sz w:val="16"/>
        <w:szCs w:val="16"/>
      </w:rPr>
      <w:t>Mémoire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rodepage"/>
      </w:rPr>
      <w:id w:val="891465194"/>
      <w:docPartObj>
        <w:docPartGallery w:val="Page Numbers (Bottom of Page)"/>
        <w:docPartUnique/>
      </w:docPartObj>
    </w:sdtPr>
    <w:sdtEndPr>
      <w:rPr>
        <w:rStyle w:val="Numrodepage"/>
        <w:rFonts w:ascii="Artem Bureau" w:hAnsi="Artem Bureau"/>
        <w:sz w:val="16"/>
        <w:szCs w:val="16"/>
      </w:rPr>
    </w:sdtEndPr>
    <w:sdtContent>
      <w:p w14:paraId="481D4B25" w14:textId="24AE277B" w:rsidR="002D555F" w:rsidRPr="002D555F" w:rsidRDefault="002D555F" w:rsidP="002D555F">
        <w:pPr>
          <w:pStyle w:val="Pieddepage"/>
          <w:framePr w:wrap="none" w:vAnchor="text" w:hAnchor="page" w:x="5931" w:y="-73"/>
          <w:spacing w:line="240" w:lineRule="exact"/>
          <w:rPr>
            <w:rStyle w:val="Numrodepage"/>
            <w:rFonts w:ascii="Artem Bureau" w:hAnsi="Artem Bureau"/>
            <w:sz w:val="16"/>
            <w:szCs w:val="16"/>
          </w:rPr>
        </w:pPr>
        <w:r w:rsidRPr="002D555F">
          <w:rPr>
            <w:rStyle w:val="Numrodepage"/>
            <w:rFonts w:ascii="Artem Bureau" w:hAnsi="Artem Bureau"/>
            <w:sz w:val="16"/>
            <w:szCs w:val="16"/>
          </w:rPr>
          <w:fldChar w:fldCharType="begin"/>
        </w:r>
        <w:r w:rsidRPr="002D555F">
          <w:rPr>
            <w:rStyle w:val="Numrodepage"/>
            <w:rFonts w:ascii="Artem Bureau" w:hAnsi="Artem Bureau"/>
            <w:sz w:val="16"/>
            <w:szCs w:val="16"/>
          </w:rPr>
          <w:instrText xml:space="preserve"> PAGE </w:instrText>
        </w:r>
        <w:r w:rsidRPr="002D555F">
          <w:rPr>
            <w:rStyle w:val="Numrodepage"/>
            <w:rFonts w:ascii="Artem Bureau" w:hAnsi="Artem Bureau"/>
            <w:sz w:val="16"/>
            <w:szCs w:val="16"/>
          </w:rPr>
          <w:fldChar w:fldCharType="separate"/>
        </w:r>
        <w:r w:rsidRPr="002D555F">
          <w:rPr>
            <w:rStyle w:val="Numrodepage"/>
            <w:rFonts w:ascii="Artem Bureau" w:hAnsi="Artem Bureau"/>
            <w:noProof/>
            <w:sz w:val="16"/>
            <w:szCs w:val="16"/>
          </w:rPr>
          <w:t>1</w:t>
        </w:r>
        <w:r w:rsidRPr="002D555F">
          <w:rPr>
            <w:rStyle w:val="Numrodepage"/>
            <w:rFonts w:ascii="Artem Bureau" w:hAnsi="Artem Bureau"/>
            <w:sz w:val="16"/>
            <w:szCs w:val="16"/>
          </w:rPr>
          <w:fldChar w:fldCharType="end"/>
        </w:r>
      </w:p>
    </w:sdtContent>
  </w:sdt>
  <w:p w14:paraId="207BBAD1" w14:textId="27D04963" w:rsidR="00DC35E6" w:rsidRPr="00DC35E6" w:rsidRDefault="00DC35E6" w:rsidP="002D555F">
    <w:pPr>
      <w:pStyle w:val="Pieddepage"/>
      <w:ind w:right="360"/>
      <w:rPr>
        <w:sz w:val="16"/>
        <w:szCs w:val="16"/>
      </w:rPr>
    </w:pPr>
    <w:r w:rsidRPr="00DC35E6">
      <w:rPr>
        <w:rFonts w:ascii="Artem Bureau" w:hAnsi="Artem Bureau"/>
        <w:sz w:val="16"/>
        <w:szCs w:val="16"/>
      </w:rPr>
      <w:t xml:space="preserve">Marché n° 202601 - Copieurs </w:t>
    </w:r>
    <w:r w:rsidR="002D555F">
      <w:rPr>
        <w:rFonts w:ascii="Artem Bureau" w:hAnsi="Artem Bureau"/>
        <w:sz w:val="16"/>
        <w:szCs w:val="16"/>
      </w:rPr>
      <w:t>–</w:t>
    </w:r>
    <w:r w:rsidRPr="00DC35E6">
      <w:rPr>
        <w:rFonts w:ascii="Artem Bureau" w:hAnsi="Artem Bureau"/>
        <w:sz w:val="16"/>
        <w:szCs w:val="16"/>
      </w:rPr>
      <w:t xml:space="preserve"> </w:t>
    </w:r>
    <w:r w:rsidR="009E36FE">
      <w:rPr>
        <w:rFonts w:ascii="Artem Bureau" w:hAnsi="Artem Bureau"/>
        <w:sz w:val="16"/>
        <w:szCs w:val="16"/>
      </w:rPr>
      <w:t>Mémoire</w:t>
    </w:r>
    <w:r w:rsidR="002D555F">
      <w:rPr>
        <w:rFonts w:ascii="Artem Bureau" w:hAnsi="Artem Bureau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FF734" w14:textId="77777777" w:rsidR="00883828" w:rsidRDefault="00883828" w:rsidP="0018748B">
      <w:r>
        <w:separator/>
      </w:r>
    </w:p>
  </w:footnote>
  <w:footnote w:type="continuationSeparator" w:id="0">
    <w:p w14:paraId="6FF7BD01" w14:textId="77777777" w:rsidR="00883828" w:rsidRDefault="00883828" w:rsidP="00187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BD10E" w14:textId="77777777" w:rsidR="009E36FE" w:rsidRDefault="009E36F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436F9" w14:textId="77777777" w:rsidR="00D9325B" w:rsidRDefault="00174040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7ABFD2ED" wp14:editId="62176F45">
          <wp:simplePos x="0" y="0"/>
          <wp:positionH relativeFrom="page">
            <wp:posOffset>3416</wp:posOffset>
          </wp:positionH>
          <wp:positionV relativeFrom="page">
            <wp:posOffset>0</wp:posOffset>
          </wp:positionV>
          <wp:extent cx="7553477" cy="10680840"/>
          <wp:effectExtent l="0" t="0" r="0" b="0"/>
          <wp:wrapNone/>
          <wp:docPr id="122159254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SDL2018.pd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3477" cy="10680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AEAEB" w14:textId="77777777" w:rsidR="00183EEA" w:rsidRDefault="00174040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7216" behindDoc="1" locked="1" layoutInCell="1" allowOverlap="1" wp14:anchorId="5D71A0A6" wp14:editId="6E6BB69B">
          <wp:simplePos x="0" y="0"/>
          <wp:positionH relativeFrom="page">
            <wp:posOffset>-65405</wp:posOffset>
          </wp:positionH>
          <wp:positionV relativeFrom="page">
            <wp:posOffset>19050</wp:posOffset>
          </wp:positionV>
          <wp:extent cx="7534910" cy="10650855"/>
          <wp:effectExtent l="0" t="0" r="0" b="4445"/>
          <wp:wrapNone/>
          <wp:docPr id="1055022190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34910" cy="10650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" w:hAnsi="Segoe UI" w:cs="OpenSymbol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egoe UI" w:hAnsi="Segoe UI" w:cs="OpenSymbol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egoe UI" w:hAnsi="Segoe UI" w:cs="OpenSymbol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Segoe UI" w:hAnsi="Segoe UI" w:cs="OpenSymbol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egoe UI" w:hAnsi="Segoe UI" w:cs="OpenSymbol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Segoe UI" w:hAnsi="Segoe UI" w:cs="OpenSymbol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egoe UI" w:hAnsi="Segoe UI" w:cs="OpenSymbol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Segoe UI" w:hAnsi="Segoe UI" w:cs="OpenSymbol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egoe UI" w:hAnsi="Segoe UI" w:cs="OpenSymbol"/>
      </w:rPr>
    </w:lvl>
  </w:abstractNum>
  <w:abstractNum w:abstractNumId="1" w15:restartNumberingAfterBreak="0">
    <w:nsid w:val="033C4E02"/>
    <w:multiLevelType w:val="hybridMultilevel"/>
    <w:tmpl w:val="E10E95DC"/>
    <w:lvl w:ilvl="0" w:tplc="0000000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B3B24"/>
    <w:multiLevelType w:val="hybridMultilevel"/>
    <w:tmpl w:val="F5AEAAAC"/>
    <w:lvl w:ilvl="0" w:tplc="8CB0C192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D789F"/>
    <w:multiLevelType w:val="hybridMultilevel"/>
    <w:tmpl w:val="814843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D13B6"/>
    <w:multiLevelType w:val="hybridMultilevel"/>
    <w:tmpl w:val="DF3CBB14"/>
    <w:lvl w:ilvl="0" w:tplc="0000000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6E04F4"/>
    <w:multiLevelType w:val="hybridMultilevel"/>
    <w:tmpl w:val="8B2C9D3E"/>
    <w:lvl w:ilvl="0" w:tplc="88C2E360">
      <w:numFmt w:val="bullet"/>
      <w:lvlText w:val="-"/>
      <w:lvlJc w:val="left"/>
      <w:pPr>
        <w:ind w:left="720" w:hanging="360"/>
      </w:pPr>
      <w:rPr>
        <w:rFonts w:ascii="Artem Bureau" w:eastAsia="Calibri" w:hAnsi="Artem Bureau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41038"/>
    <w:multiLevelType w:val="multilevel"/>
    <w:tmpl w:val="1B96CB70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68776F"/>
    <w:multiLevelType w:val="hybridMultilevel"/>
    <w:tmpl w:val="669283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94B61"/>
    <w:multiLevelType w:val="multilevel"/>
    <w:tmpl w:val="55C01816"/>
    <w:lvl w:ilvl="0">
      <w:numFmt w:val="bullet"/>
      <w:lvlText w:val="•"/>
      <w:lvlJc w:val="left"/>
      <w:pPr>
        <w:ind w:left="720" w:hanging="360"/>
      </w:pPr>
      <w:rPr>
        <w:rFonts w:ascii="SymbolMT" w:eastAsia="Times New Roman" w:hAnsi="SymbolMT" w:cs="Times New Roman" w:hint="default"/>
        <w:sz w:val="20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egoe UI" w:hAnsi="Segoe UI" w:cs="OpenSymbol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egoe UI" w:hAnsi="Segoe UI" w:cs="OpenSymbol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Segoe UI" w:hAnsi="Segoe UI" w:cs="OpenSymbol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egoe UI" w:hAnsi="Segoe UI" w:cs="OpenSymbol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Segoe UI" w:hAnsi="Segoe UI" w:cs="OpenSymbol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egoe UI" w:hAnsi="Segoe UI" w:cs="OpenSymbol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Segoe UI" w:hAnsi="Segoe UI" w:cs="OpenSymbol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egoe UI" w:hAnsi="Segoe UI" w:cs="OpenSymbol"/>
      </w:rPr>
    </w:lvl>
  </w:abstractNum>
  <w:abstractNum w:abstractNumId="9" w15:restartNumberingAfterBreak="0">
    <w:nsid w:val="362620C0"/>
    <w:multiLevelType w:val="hybridMultilevel"/>
    <w:tmpl w:val="AD6CB6CE"/>
    <w:lvl w:ilvl="0" w:tplc="8668E4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4024E"/>
    <w:multiLevelType w:val="hybridMultilevel"/>
    <w:tmpl w:val="3DAEB2FA"/>
    <w:lvl w:ilvl="0" w:tplc="9C6EC54C">
      <w:numFmt w:val="bullet"/>
      <w:lvlText w:val="•"/>
      <w:lvlJc w:val="left"/>
      <w:pPr>
        <w:ind w:left="1077" w:hanging="360"/>
      </w:pPr>
      <w:rPr>
        <w:rFonts w:ascii="SymbolMT" w:eastAsia="Times New Roman" w:hAnsi="SymbolMT" w:cs="Times New Roman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416E6D0E"/>
    <w:multiLevelType w:val="hybridMultilevel"/>
    <w:tmpl w:val="6A5CAD44"/>
    <w:lvl w:ilvl="0" w:tplc="951AA9B8">
      <w:numFmt w:val="bullet"/>
      <w:lvlText w:val="-"/>
      <w:lvlJc w:val="left"/>
      <w:pPr>
        <w:ind w:left="720" w:hanging="360"/>
      </w:pPr>
      <w:rPr>
        <w:rFonts w:ascii="Artem Bureau" w:eastAsia="Times New Roman" w:hAnsi="Artem Bureau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776523"/>
    <w:multiLevelType w:val="hybridMultilevel"/>
    <w:tmpl w:val="EFC28F36"/>
    <w:lvl w:ilvl="0" w:tplc="E3EA1632">
      <w:start w:val="5"/>
      <w:numFmt w:val="bullet"/>
      <w:lvlText w:val="-"/>
      <w:lvlJc w:val="left"/>
      <w:pPr>
        <w:ind w:left="720" w:hanging="360"/>
      </w:pPr>
      <w:rPr>
        <w:rFonts w:ascii="Artem Bureau" w:eastAsia="Times New Roman" w:hAnsi="Artem Bureau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1D3658"/>
    <w:multiLevelType w:val="hybridMultilevel"/>
    <w:tmpl w:val="3F5AB2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C09B8"/>
    <w:multiLevelType w:val="hybridMultilevel"/>
    <w:tmpl w:val="0744F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3D2695"/>
    <w:multiLevelType w:val="hybridMultilevel"/>
    <w:tmpl w:val="92D0D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13098B"/>
    <w:multiLevelType w:val="hybridMultilevel"/>
    <w:tmpl w:val="A8868D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413AA"/>
    <w:multiLevelType w:val="hybridMultilevel"/>
    <w:tmpl w:val="EE04C7DC"/>
    <w:lvl w:ilvl="0" w:tplc="0000000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5A0015"/>
    <w:multiLevelType w:val="hybridMultilevel"/>
    <w:tmpl w:val="37BE066A"/>
    <w:lvl w:ilvl="0" w:tplc="0D720EB6">
      <w:start w:val="1"/>
      <w:numFmt w:val="decimal"/>
      <w:lvlText w:val="%1."/>
      <w:lvlJc w:val="left"/>
      <w:pPr>
        <w:ind w:left="720" w:hanging="360"/>
      </w:pPr>
      <w:rPr>
        <w:rFonts w:ascii="Artem Bureau" w:hAnsi="Artem Bureau" w:hint="default"/>
        <w:b/>
        <w:i w:val="0"/>
        <w:spacing w:val="4"/>
        <w:w w:val="100"/>
        <w:position w:val="0"/>
        <w:sz w:val="20"/>
        <w14:ligatures w14:val="none"/>
        <w14:numForm w14:val="default"/>
        <w14:numSpacing w14:val="default"/>
        <w14:stylisticSet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802"/>
    <w:multiLevelType w:val="hybridMultilevel"/>
    <w:tmpl w:val="C6589E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E4AFD"/>
    <w:multiLevelType w:val="hybridMultilevel"/>
    <w:tmpl w:val="0812E8F0"/>
    <w:lvl w:ilvl="0" w:tplc="9C6EC54C">
      <w:numFmt w:val="bullet"/>
      <w:lvlText w:val="•"/>
      <w:lvlJc w:val="left"/>
      <w:pPr>
        <w:ind w:left="720" w:hanging="360"/>
      </w:pPr>
      <w:rPr>
        <w:rFonts w:ascii="SymbolMT" w:eastAsia="Times New Roman" w:hAnsi="SymbolMT" w:cs="Times New Roman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F5975"/>
    <w:multiLevelType w:val="hybridMultilevel"/>
    <w:tmpl w:val="450E9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5F5B10"/>
    <w:multiLevelType w:val="hybridMultilevel"/>
    <w:tmpl w:val="94ECB1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84514D"/>
    <w:multiLevelType w:val="hybridMultilevel"/>
    <w:tmpl w:val="62A82552"/>
    <w:lvl w:ilvl="0" w:tplc="89CCBEC0">
      <w:start w:val="5"/>
      <w:numFmt w:val="bullet"/>
      <w:lvlText w:val="•"/>
      <w:lvlJc w:val="left"/>
      <w:pPr>
        <w:ind w:left="720" w:hanging="360"/>
      </w:pPr>
      <w:rPr>
        <w:rFonts w:ascii="Artem Bureau" w:eastAsia="Times New Roman" w:hAnsi="Artem Bureau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041464">
    <w:abstractNumId w:val="1"/>
  </w:num>
  <w:num w:numId="2" w16cid:durableId="1878732153">
    <w:abstractNumId w:val="2"/>
  </w:num>
  <w:num w:numId="3" w16cid:durableId="482045666">
    <w:abstractNumId w:val="9"/>
  </w:num>
  <w:num w:numId="4" w16cid:durableId="1171947348">
    <w:abstractNumId w:val="0"/>
  </w:num>
  <w:num w:numId="5" w16cid:durableId="1646855762">
    <w:abstractNumId w:val="18"/>
  </w:num>
  <w:num w:numId="6" w16cid:durableId="23101042">
    <w:abstractNumId w:val="6"/>
  </w:num>
  <w:num w:numId="7" w16cid:durableId="548497761">
    <w:abstractNumId w:val="20"/>
  </w:num>
  <w:num w:numId="8" w16cid:durableId="161362324">
    <w:abstractNumId w:val="5"/>
  </w:num>
  <w:num w:numId="9" w16cid:durableId="324825750">
    <w:abstractNumId w:val="8"/>
  </w:num>
  <w:num w:numId="10" w16cid:durableId="1087073792">
    <w:abstractNumId w:val="10"/>
  </w:num>
  <w:num w:numId="11" w16cid:durableId="727923362">
    <w:abstractNumId w:val="19"/>
  </w:num>
  <w:num w:numId="12" w16cid:durableId="260919537">
    <w:abstractNumId w:val="13"/>
  </w:num>
  <w:num w:numId="13" w16cid:durableId="1967853554">
    <w:abstractNumId w:val="21"/>
  </w:num>
  <w:num w:numId="14" w16cid:durableId="1449005468">
    <w:abstractNumId w:val="11"/>
  </w:num>
  <w:num w:numId="15" w16cid:durableId="783113907">
    <w:abstractNumId w:val="15"/>
  </w:num>
  <w:num w:numId="16" w16cid:durableId="78137720">
    <w:abstractNumId w:val="23"/>
  </w:num>
  <w:num w:numId="17" w16cid:durableId="623661543">
    <w:abstractNumId w:val="14"/>
  </w:num>
  <w:num w:numId="18" w16cid:durableId="731392870">
    <w:abstractNumId w:val="3"/>
  </w:num>
  <w:num w:numId="19" w16cid:durableId="2124375392">
    <w:abstractNumId w:val="12"/>
  </w:num>
  <w:num w:numId="20" w16cid:durableId="1611156751">
    <w:abstractNumId w:val="4"/>
  </w:num>
  <w:num w:numId="21" w16cid:durableId="664165985">
    <w:abstractNumId w:val="17"/>
  </w:num>
  <w:num w:numId="22" w16cid:durableId="1466653657">
    <w:abstractNumId w:val="16"/>
  </w:num>
  <w:num w:numId="23" w16cid:durableId="1223560108">
    <w:abstractNumId w:val="22"/>
  </w:num>
  <w:num w:numId="24" w16cid:durableId="6250855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attachedTemplate r:id="rId1"/>
  <w:defaultTabStop w:val="1134"/>
  <w:autoHyphenation/>
  <w:consecutiveHyphenLimit w:val="2"/>
  <w:hyphenationZone w:val="425"/>
  <w:doNotHyphenateCap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52D"/>
    <w:rsid w:val="0001174C"/>
    <w:rsid w:val="000138EC"/>
    <w:rsid w:val="00020898"/>
    <w:rsid w:val="00020A73"/>
    <w:rsid w:val="00030E11"/>
    <w:rsid w:val="00051FBC"/>
    <w:rsid w:val="00064E6A"/>
    <w:rsid w:val="00084CB4"/>
    <w:rsid w:val="00095238"/>
    <w:rsid w:val="000A5B0F"/>
    <w:rsid w:val="000C11ED"/>
    <w:rsid w:val="000C2140"/>
    <w:rsid w:val="000D06E9"/>
    <w:rsid w:val="00115F95"/>
    <w:rsid w:val="001241AE"/>
    <w:rsid w:val="00127E69"/>
    <w:rsid w:val="00134719"/>
    <w:rsid w:val="001349D5"/>
    <w:rsid w:val="00174040"/>
    <w:rsid w:val="00183EEA"/>
    <w:rsid w:val="00186241"/>
    <w:rsid w:val="0018748B"/>
    <w:rsid w:val="00190964"/>
    <w:rsid w:val="001978BC"/>
    <w:rsid w:val="001C313B"/>
    <w:rsid w:val="001C73D2"/>
    <w:rsid w:val="001D40FD"/>
    <w:rsid w:val="001D63EF"/>
    <w:rsid w:val="001F59B4"/>
    <w:rsid w:val="00236BBD"/>
    <w:rsid w:val="00252A2F"/>
    <w:rsid w:val="00255EBF"/>
    <w:rsid w:val="00261E59"/>
    <w:rsid w:val="002B73AE"/>
    <w:rsid w:val="002D1C96"/>
    <w:rsid w:val="002D555F"/>
    <w:rsid w:val="002F6463"/>
    <w:rsid w:val="003054D5"/>
    <w:rsid w:val="00332592"/>
    <w:rsid w:val="00345BD3"/>
    <w:rsid w:val="00365C73"/>
    <w:rsid w:val="003666C4"/>
    <w:rsid w:val="00367D63"/>
    <w:rsid w:val="003709D1"/>
    <w:rsid w:val="003727F7"/>
    <w:rsid w:val="003B2424"/>
    <w:rsid w:val="003C51E4"/>
    <w:rsid w:val="004040C3"/>
    <w:rsid w:val="00432818"/>
    <w:rsid w:val="004335CE"/>
    <w:rsid w:val="004602B0"/>
    <w:rsid w:val="00462CD7"/>
    <w:rsid w:val="00474D7F"/>
    <w:rsid w:val="00482D37"/>
    <w:rsid w:val="004A452D"/>
    <w:rsid w:val="004A51BD"/>
    <w:rsid w:val="004B0B4E"/>
    <w:rsid w:val="004D2773"/>
    <w:rsid w:val="004E35CE"/>
    <w:rsid w:val="00541122"/>
    <w:rsid w:val="005532DB"/>
    <w:rsid w:val="00577FDD"/>
    <w:rsid w:val="005A426C"/>
    <w:rsid w:val="005B675B"/>
    <w:rsid w:val="005C0425"/>
    <w:rsid w:val="005D1077"/>
    <w:rsid w:val="005D3E7D"/>
    <w:rsid w:val="005D5BBC"/>
    <w:rsid w:val="005E5698"/>
    <w:rsid w:val="005F3323"/>
    <w:rsid w:val="00681DAA"/>
    <w:rsid w:val="00683377"/>
    <w:rsid w:val="006942BA"/>
    <w:rsid w:val="006B261F"/>
    <w:rsid w:val="006D14B1"/>
    <w:rsid w:val="006F3F53"/>
    <w:rsid w:val="006F4912"/>
    <w:rsid w:val="00727A56"/>
    <w:rsid w:val="007325E0"/>
    <w:rsid w:val="00762641"/>
    <w:rsid w:val="00766B0F"/>
    <w:rsid w:val="00782751"/>
    <w:rsid w:val="00783483"/>
    <w:rsid w:val="007A5059"/>
    <w:rsid w:val="007B0B2F"/>
    <w:rsid w:val="007C5DF6"/>
    <w:rsid w:val="007C7015"/>
    <w:rsid w:val="007D4886"/>
    <w:rsid w:val="007E2A78"/>
    <w:rsid w:val="00801D30"/>
    <w:rsid w:val="00807F86"/>
    <w:rsid w:val="00811A5F"/>
    <w:rsid w:val="0083461A"/>
    <w:rsid w:val="00850399"/>
    <w:rsid w:val="00856F77"/>
    <w:rsid w:val="00883828"/>
    <w:rsid w:val="008C073E"/>
    <w:rsid w:val="008C7F5C"/>
    <w:rsid w:val="008F001A"/>
    <w:rsid w:val="00957E87"/>
    <w:rsid w:val="00960BCE"/>
    <w:rsid w:val="009611B7"/>
    <w:rsid w:val="00961D1D"/>
    <w:rsid w:val="00970E9E"/>
    <w:rsid w:val="009A30ED"/>
    <w:rsid w:val="009B68EC"/>
    <w:rsid w:val="009C62D1"/>
    <w:rsid w:val="009D2E31"/>
    <w:rsid w:val="009E36FE"/>
    <w:rsid w:val="00A11C38"/>
    <w:rsid w:val="00A2501F"/>
    <w:rsid w:val="00A25155"/>
    <w:rsid w:val="00A32914"/>
    <w:rsid w:val="00A55B86"/>
    <w:rsid w:val="00A562EC"/>
    <w:rsid w:val="00A63F61"/>
    <w:rsid w:val="00A80363"/>
    <w:rsid w:val="00A8218F"/>
    <w:rsid w:val="00AA7E6B"/>
    <w:rsid w:val="00AC7C23"/>
    <w:rsid w:val="00AF03ED"/>
    <w:rsid w:val="00AF0656"/>
    <w:rsid w:val="00B048F0"/>
    <w:rsid w:val="00B058B5"/>
    <w:rsid w:val="00B07AD4"/>
    <w:rsid w:val="00B13A6E"/>
    <w:rsid w:val="00B236EA"/>
    <w:rsid w:val="00B30C04"/>
    <w:rsid w:val="00B37136"/>
    <w:rsid w:val="00B41420"/>
    <w:rsid w:val="00B52E3C"/>
    <w:rsid w:val="00B540EE"/>
    <w:rsid w:val="00B95C50"/>
    <w:rsid w:val="00BB3178"/>
    <w:rsid w:val="00BB4534"/>
    <w:rsid w:val="00BB5E58"/>
    <w:rsid w:val="00BC7B46"/>
    <w:rsid w:val="00BD4144"/>
    <w:rsid w:val="00BF4A14"/>
    <w:rsid w:val="00C16C31"/>
    <w:rsid w:val="00C303FB"/>
    <w:rsid w:val="00C37C3E"/>
    <w:rsid w:val="00C80F80"/>
    <w:rsid w:val="00C97401"/>
    <w:rsid w:val="00CB07B2"/>
    <w:rsid w:val="00CD5911"/>
    <w:rsid w:val="00D11BAC"/>
    <w:rsid w:val="00D2024D"/>
    <w:rsid w:val="00D2663F"/>
    <w:rsid w:val="00D4159E"/>
    <w:rsid w:val="00D4352A"/>
    <w:rsid w:val="00D46B13"/>
    <w:rsid w:val="00D72077"/>
    <w:rsid w:val="00D8540D"/>
    <w:rsid w:val="00D9325B"/>
    <w:rsid w:val="00DB5342"/>
    <w:rsid w:val="00DC35E6"/>
    <w:rsid w:val="00DC7267"/>
    <w:rsid w:val="00DE4C0F"/>
    <w:rsid w:val="00E11314"/>
    <w:rsid w:val="00E25920"/>
    <w:rsid w:val="00E301E7"/>
    <w:rsid w:val="00E4188E"/>
    <w:rsid w:val="00E5720C"/>
    <w:rsid w:val="00E708BC"/>
    <w:rsid w:val="00E77A06"/>
    <w:rsid w:val="00E93A72"/>
    <w:rsid w:val="00E95F27"/>
    <w:rsid w:val="00EA764E"/>
    <w:rsid w:val="00EB63FC"/>
    <w:rsid w:val="00ED11BA"/>
    <w:rsid w:val="00F168C2"/>
    <w:rsid w:val="00F16CCE"/>
    <w:rsid w:val="00F428F9"/>
    <w:rsid w:val="00F42EBE"/>
    <w:rsid w:val="00F53B21"/>
    <w:rsid w:val="00F62CFE"/>
    <w:rsid w:val="00F93ABA"/>
    <w:rsid w:val="00FB285E"/>
    <w:rsid w:val="00FB6870"/>
    <w:rsid w:val="00FD05FD"/>
    <w:rsid w:val="00FE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DC9A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Titre1">
    <w:name w:val="heading 1"/>
    <w:basedOn w:val="Normal"/>
    <w:next w:val="Normal"/>
    <w:link w:val="Titre1Car"/>
    <w:qFormat/>
    <w:rsid w:val="00A25155"/>
    <w:pPr>
      <w:numPr>
        <w:numId w:val="6"/>
      </w:numPr>
      <w:spacing w:before="120" w:after="360" w:line="260" w:lineRule="exact"/>
      <w:ind w:left="431" w:hanging="431"/>
      <w:jc w:val="both"/>
      <w:outlineLvl w:val="0"/>
    </w:pPr>
    <w:rPr>
      <w:rFonts w:ascii="Artem Bureau" w:eastAsia="Times New Roman" w:hAnsi="Artem Bureau"/>
      <w:b/>
      <w:bCs/>
      <w:smallCaps/>
      <w:lang w:eastAsia="zh-CN" w:bidi="hi-IN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25155"/>
    <w:pPr>
      <w:keepNext/>
      <w:keepLines/>
      <w:numPr>
        <w:ilvl w:val="1"/>
        <w:numId w:val="6"/>
      </w:numPr>
      <w:spacing w:before="120" w:after="240" w:line="260" w:lineRule="exact"/>
      <w:ind w:left="561" w:hanging="289"/>
      <w:outlineLvl w:val="1"/>
    </w:pPr>
    <w:rPr>
      <w:rFonts w:ascii="Artem Bureau" w:eastAsiaTheme="majorEastAsia" w:hAnsi="Artem Bureau" w:cstheme="majorBidi"/>
      <w:b/>
      <w:bCs/>
      <w:sz w:val="20"/>
      <w:szCs w:val="20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25155"/>
    <w:pPr>
      <w:keepNext/>
      <w:keepLines/>
      <w:numPr>
        <w:ilvl w:val="2"/>
        <w:numId w:val="6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25155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25155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25155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25155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25155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25155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18748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8748B"/>
  </w:style>
  <w:style w:type="paragraph" w:styleId="Pieddepage">
    <w:name w:val="footer"/>
    <w:basedOn w:val="Normal"/>
    <w:link w:val="PieddepageCar"/>
    <w:uiPriority w:val="99"/>
    <w:unhideWhenUsed/>
    <w:rsid w:val="0018748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8748B"/>
  </w:style>
  <w:style w:type="paragraph" w:customStyle="1" w:styleId="STSECTION">
    <w:name w:val="ST_SECTION"/>
    <w:basedOn w:val="Normal"/>
    <w:next w:val="Normal"/>
    <w:rsid w:val="00C37C3E"/>
    <w:pPr>
      <w:suppressAutoHyphens/>
      <w:jc w:val="center"/>
    </w:pPr>
    <w:rPr>
      <w:rFonts w:ascii="Tahoma" w:eastAsia="Times New Roman" w:hAnsi="Tahoma" w:cs="Calibri"/>
      <w:smallCaps/>
      <w:sz w:val="56"/>
      <w:szCs w:val="20"/>
      <w:lang w:eastAsia="zh-CN" w:bidi="hi-IN"/>
    </w:rPr>
  </w:style>
  <w:style w:type="paragraph" w:styleId="Notedebasdepage">
    <w:name w:val="footnote text"/>
    <w:basedOn w:val="Normal"/>
    <w:link w:val="NotedebasdepageCar"/>
    <w:rsid w:val="00C37C3E"/>
    <w:pPr>
      <w:suppressAutoHyphens/>
    </w:pPr>
    <w:rPr>
      <w:rFonts w:ascii="Times New Roman" w:eastAsia="Times New Roman" w:hAnsi="Times New Roman"/>
      <w:szCs w:val="20"/>
      <w:lang w:eastAsia="zh-CN" w:bidi="hi-IN"/>
    </w:rPr>
  </w:style>
  <w:style w:type="character" w:customStyle="1" w:styleId="NotedebasdepageCar">
    <w:name w:val="Note de bas de page Car"/>
    <w:basedOn w:val="Policepardfaut"/>
    <w:link w:val="Notedebasdepage"/>
    <w:rsid w:val="00C37C3E"/>
    <w:rPr>
      <w:rFonts w:ascii="Times New Roman" w:eastAsia="Times New Roman" w:hAnsi="Times New Roman"/>
      <w:sz w:val="24"/>
      <w:lang w:eastAsia="zh-CN" w:bidi="hi-IN"/>
    </w:rPr>
  </w:style>
  <w:style w:type="character" w:customStyle="1" w:styleId="Titre1Car">
    <w:name w:val="Titre 1 Car"/>
    <w:basedOn w:val="Policepardfaut"/>
    <w:link w:val="Titre1"/>
    <w:rsid w:val="00A25155"/>
    <w:rPr>
      <w:rFonts w:ascii="Artem Bureau" w:eastAsia="Times New Roman" w:hAnsi="Artem Bureau"/>
      <w:b/>
      <w:bCs/>
      <w:smallCaps/>
      <w:sz w:val="24"/>
      <w:szCs w:val="24"/>
      <w:lang w:eastAsia="zh-CN" w:bidi="hi-IN"/>
    </w:rPr>
  </w:style>
  <w:style w:type="character" w:customStyle="1" w:styleId="Titre2Car">
    <w:name w:val="Titre 2 Car"/>
    <w:basedOn w:val="Policepardfaut"/>
    <w:link w:val="Titre2"/>
    <w:uiPriority w:val="9"/>
    <w:rsid w:val="00A25155"/>
    <w:rPr>
      <w:rFonts w:ascii="Artem Bureau" w:eastAsiaTheme="majorEastAsia" w:hAnsi="Artem Bureau" w:cstheme="majorBidi"/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C37C3E"/>
    <w:pPr>
      <w:suppressAutoHyphens/>
      <w:ind w:left="720"/>
      <w:contextualSpacing/>
    </w:pPr>
    <w:rPr>
      <w:rFonts w:ascii="Times New Roman" w:eastAsia="Times New Roman" w:hAnsi="Times New Roman" w:cs="Mangal"/>
      <w:szCs w:val="20"/>
      <w:lang w:eastAsia="zh-CN" w:bidi="hi-IN"/>
    </w:rPr>
  </w:style>
  <w:style w:type="paragraph" w:styleId="NormalWeb">
    <w:name w:val="Normal (Web)"/>
    <w:basedOn w:val="Normal"/>
    <w:uiPriority w:val="99"/>
    <w:unhideWhenUsed/>
    <w:rsid w:val="00C37C3E"/>
    <w:pPr>
      <w:spacing w:before="100" w:beforeAutospacing="1" w:after="142" w:line="288" w:lineRule="auto"/>
    </w:pPr>
    <w:rPr>
      <w:rFonts w:ascii="Times New Roman" w:eastAsia="Times New Roman" w:hAnsi="Times New Roman"/>
      <w:lang w:eastAsia="fr-FR"/>
    </w:rPr>
  </w:style>
  <w:style w:type="character" w:styleId="lev">
    <w:name w:val="Strong"/>
    <w:basedOn w:val="Policepardfaut"/>
    <w:uiPriority w:val="22"/>
    <w:qFormat/>
    <w:rsid w:val="00C37C3E"/>
    <w:rPr>
      <w:b/>
      <w:bCs/>
    </w:rPr>
  </w:style>
  <w:style w:type="character" w:customStyle="1" w:styleId="Titre3Car">
    <w:name w:val="Titre 3 Car"/>
    <w:basedOn w:val="Policepardfaut"/>
    <w:link w:val="Titre3"/>
    <w:uiPriority w:val="9"/>
    <w:semiHidden/>
    <w:rsid w:val="00A2515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A2515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A25155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en-US"/>
    </w:rPr>
  </w:style>
  <w:style w:type="character" w:customStyle="1" w:styleId="Titre6Car">
    <w:name w:val="Titre 6 Car"/>
    <w:basedOn w:val="Policepardfaut"/>
    <w:link w:val="Titre6"/>
    <w:uiPriority w:val="9"/>
    <w:semiHidden/>
    <w:rsid w:val="00A2515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A25155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A2515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A2515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customStyle="1" w:styleId="p1">
    <w:name w:val="p1"/>
    <w:basedOn w:val="Normal"/>
    <w:rsid w:val="00541122"/>
    <w:rPr>
      <w:rFonts w:ascii="Arial Narrow" w:eastAsia="Times New Roman" w:hAnsi="Arial Narrow"/>
      <w:color w:val="000000"/>
      <w:sz w:val="18"/>
      <w:szCs w:val="18"/>
      <w:lang w:eastAsia="fr-FR"/>
    </w:rPr>
  </w:style>
  <w:style w:type="paragraph" w:customStyle="1" w:styleId="p2">
    <w:name w:val="p2"/>
    <w:basedOn w:val="Normal"/>
    <w:rsid w:val="00541122"/>
    <w:rPr>
      <w:rFonts w:ascii="Arial Narrow" w:eastAsia="Times New Roman" w:hAnsi="Arial Narrow"/>
      <w:color w:val="000000"/>
      <w:sz w:val="17"/>
      <w:szCs w:val="17"/>
      <w:lang w:eastAsia="fr-FR"/>
    </w:rPr>
  </w:style>
  <w:style w:type="paragraph" w:customStyle="1" w:styleId="p3">
    <w:name w:val="p3"/>
    <w:basedOn w:val="Normal"/>
    <w:rsid w:val="00541122"/>
    <w:rPr>
      <w:rFonts w:ascii="Arial Narrow" w:eastAsia="Times New Roman" w:hAnsi="Arial Narrow"/>
      <w:color w:val="0000FF"/>
      <w:sz w:val="17"/>
      <w:szCs w:val="17"/>
      <w:lang w:eastAsia="fr-FR"/>
    </w:rPr>
  </w:style>
  <w:style w:type="paragraph" w:customStyle="1" w:styleId="p4">
    <w:name w:val="p4"/>
    <w:basedOn w:val="Normal"/>
    <w:rsid w:val="00541122"/>
    <w:rPr>
      <w:rFonts w:ascii="Arial Narrow" w:eastAsia="Times New Roman" w:hAnsi="Arial Narrow"/>
      <w:color w:val="000000"/>
      <w:sz w:val="14"/>
      <w:szCs w:val="14"/>
      <w:lang w:eastAsia="fr-FR"/>
    </w:rPr>
  </w:style>
  <w:style w:type="paragraph" w:customStyle="1" w:styleId="p5">
    <w:name w:val="p5"/>
    <w:basedOn w:val="Normal"/>
    <w:rsid w:val="00541122"/>
    <w:rPr>
      <w:rFonts w:ascii="Arial" w:eastAsia="Times New Roman" w:hAnsi="Arial" w:cs="Arial"/>
      <w:color w:val="000000"/>
      <w:sz w:val="12"/>
      <w:szCs w:val="12"/>
      <w:lang w:eastAsia="fr-FR"/>
    </w:rPr>
  </w:style>
  <w:style w:type="character" w:customStyle="1" w:styleId="s1">
    <w:name w:val="s1"/>
    <w:basedOn w:val="Policepardfaut"/>
    <w:rsid w:val="00541122"/>
    <w:rPr>
      <w:rFonts w:ascii="Arial Narrow" w:hAnsi="Arial Narrow" w:hint="default"/>
      <w:sz w:val="21"/>
      <w:szCs w:val="21"/>
    </w:rPr>
  </w:style>
  <w:style w:type="character" w:customStyle="1" w:styleId="s2">
    <w:name w:val="s2"/>
    <w:basedOn w:val="Policepardfaut"/>
    <w:rsid w:val="00541122"/>
    <w:rPr>
      <w:color w:val="000000"/>
    </w:rPr>
  </w:style>
  <w:style w:type="character" w:customStyle="1" w:styleId="s3">
    <w:name w:val="s3"/>
    <w:basedOn w:val="Policepardfaut"/>
    <w:rsid w:val="00541122"/>
    <w:rPr>
      <w:rFonts w:ascii="Arial Narrow" w:hAnsi="Arial Narrow" w:hint="default"/>
      <w:sz w:val="17"/>
      <w:szCs w:val="17"/>
    </w:rPr>
  </w:style>
  <w:style w:type="character" w:customStyle="1" w:styleId="s4">
    <w:name w:val="s4"/>
    <w:basedOn w:val="Policepardfaut"/>
    <w:rsid w:val="00541122"/>
    <w:rPr>
      <w:rFonts w:ascii="Arial" w:hAnsi="Arial" w:cs="Arial" w:hint="default"/>
      <w:sz w:val="17"/>
      <w:szCs w:val="17"/>
    </w:rPr>
  </w:style>
  <w:style w:type="character" w:customStyle="1" w:styleId="s5">
    <w:name w:val="s5"/>
    <w:basedOn w:val="Policepardfaut"/>
    <w:rsid w:val="00541122"/>
    <w:rPr>
      <w:rFonts w:ascii="Arial Narrow" w:hAnsi="Arial Narrow" w:hint="default"/>
      <w:sz w:val="14"/>
      <w:szCs w:val="14"/>
    </w:rPr>
  </w:style>
  <w:style w:type="character" w:customStyle="1" w:styleId="s6">
    <w:name w:val="s6"/>
    <w:basedOn w:val="Policepardfaut"/>
    <w:rsid w:val="00541122"/>
    <w:rPr>
      <w:rFonts w:ascii="Helvetica" w:hAnsi="Helvetica" w:hint="default"/>
      <w:sz w:val="18"/>
      <w:szCs w:val="18"/>
    </w:rPr>
  </w:style>
  <w:style w:type="character" w:customStyle="1" w:styleId="s7">
    <w:name w:val="s7"/>
    <w:basedOn w:val="Policepardfaut"/>
    <w:rsid w:val="00541122"/>
    <w:rPr>
      <w:rFonts w:ascii="Arial" w:hAnsi="Arial" w:cs="Arial" w:hint="default"/>
      <w:sz w:val="18"/>
      <w:szCs w:val="18"/>
    </w:rPr>
  </w:style>
  <w:style w:type="character" w:customStyle="1" w:styleId="s8">
    <w:name w:val="s8"/>
    <w:basedOn w:val="Policepardfaut"/>
    <w:rsid w:val="00541122"/>
    <w:rPr>
      <w:rFonts w:ascii="Helvetica" w:hAnsi="Helvetica" w:hint="default"/>
      <w:sz w:val="17"/>
      <w:szCs w:val="17"/>
    </w:rPr>
  </w:style>
  <w:style w:type="character" w:customStyle="1" w:styleId="s9">
    <w:name w:val="s9"/>
    <w:basedOn w:val="Policepardfaut"/>
    <w:rsid w:val="00541122"/>
    <w:rPr>
      <w:color w:val="0000FF"/>
    </w:rPr>
  </w:style>
  <w:style w:type="character" w:customStyle="1" w:styleId="s10">
    <w:name w:val="s10"/>
    <w:basedOn w:val="Policepardfaut"/>
    <w:rsid w:val="00541122"/>
    <w:rPr>
      <w:color w:val="FB0007"/>
    </w:rPr>
  </w:style>
  <w:style w:type="character" w:styleId="Lienhypertexte">
    <w:name w:val="Hyperlink"/>
    <w:basedOn w:val="Policepardfaut"/>
    <w:uiPriority w:val="99"/>
    <w:unhideWhenUsed/>
    <w:rsid w:val="009B68EC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rsid w:val="009B68EC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DC35E6"/>
    <w:rPr>
      <w:color w:val="954F72" w:themeColor="followedHyperlink"/>
      <w:u w:val="single"/>
    </w:rPr>
  </w:style>
  <w:style w:type="character" w:styleId="Numrodepage">
    <w:name w:val="page number"/>
    <w:basedOn w:val="Policepardfaut"/>
    <w:uiPriority w:val="99"/>
    <w:semiHidden/>
    <w:unhideWhenUsed/>
    <w:rsid w:val="002D555F"/>
  </w:style>
  <w:style w:type="table" w:styleId="Grilledutableau">
    <w:name w:val="Table Grid"/>
    <w:basedOn w:val="TableauNormal"/>
    <w:uiPriority w:val="39"/>
    <w:rsid w:val="009C6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nicolas/Desktop/PRO/En%20cours/ENSAD/2018/Nouvelle%20identite&#769;%20!/PAPETERIE/TDL%20+%20SL%20+%20ENV/Fichiers%20Word/EDN_TDL-2018_pourPDF.dotx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BE61AF8-C887-334A-8057-D521641B7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EDN_TDL-2018_pourPDF.dotx</Template>
  <TotalTime>398</TotalTime>
  <Pages>2</Pages>
  <Words>146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de Microsoft Office</dc:creator>
  <cp:keywords/>
  <dc:description/>
  <cp:lastModifiedBy>Marine</cp:lastModifiedBy>
  <cp:revision>58</cp:revision>
  <dcterms:created xsi:type="dcterms:W3CDTF">2025-04-28T11:37:00Z</dcterms:created>
  <dcterms:modified xsi:type="dcterms:W3CDTF">2026-03-19T12:50:00Z</dcterms:modified>
</cp:coreProperties>
</file>